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B29C" w14:textId="4DE0FE77" w:rsidR="00F236D8" w:rsidRDefault="00F236D8" w:rsidP="00F236D8">
      <w:pPr>
        <w:pStyle w:val="NoSpacing"/>
      </w:pPr>
      <w:r>
        <w:rPr>
          <w:u w:val="single"/>
        </w:rPr>
        <w:t>Richard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72</w:t>
      </w:r>
      <w:r>
        <w:t>)</w:t>
      </w:r>
    </w:p>
    <w:p w14:paraId="18ECB562" w14:textId="77777777" w:rsidR="00F236D8" w:rsidRDefault="00F236D8" w:rsidP="00F236D8">
      <w:pPr>
        <w:pStyle w:val="NoSpacing"/>
      </w:pPr>
      <w:r>
        <w:t xml:space="preserve">Rector of All Saints’ Church, </w:t>
      </w:r>
      <w:proofErr w:type="spellStart"/>
      <w:r>
        <w:t>Walsoken</w:t>
      </w:r>
      <w:proofErr w:type="spellEnd"/>
      <w:r>
        <w:t>, Norfolk.</w:t>
      </w:r>
    </w:p>
    <w:p w14:paraId="4BF7389B" w14:textId="77777777" w:rsidR="00F236D8" w:rsidRDefault="00F236D8" w:rsidP="00F236D8">
      <w:pPr>
        <w:pStyle w:val="NoSpacing"/>
      </w:pPr>
    </w:p>
    <w:p w14:paraId="66438180" w14:textId="77777777" w:rsidR="00F236D8" w:rsidRDefault="00F236D8" w:rsidP="00F236D8">
      <w:pPr>
        <w:pStyle w:val="NoSpacing"/>
      </w:pPr>
    </w:p>
    <w:p w14:paraId="46CBFA9E" w14:textId="7B53B655" w:rsidR="00F236D8" w:rsidRDefault="00F236D8" w:rsidP="00F236D8">
      <w:pPr>
        <w:pStyle w:val="NoSpacing"/>
      </w:pPr>
      <w:r>
        <w:tab/>
        <w:t>14</w:t>
      </w:r>
      <w:r>
        <w:t>72</w:t>
      </w:r>
      <w:r>
        <w:tab/>
        <w:t xml:space="preserve">He </w:t>
      </w:r>
      <w:r>
        <w:t>left office in or before this year.</w:t>
      </w:r>
      <w:bookmarkStart w:id="0" w:name="_GoBack"/>
      <w:bookmarkEnd w:id="0"/>
    </w:p>
    <w:p w14:paraId="1A5A678D" w14:textId="77777777" w:rsidR="00F236D8" w:rsidRDefault="00F236D8" w:rsidP="00F236D8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Walsoken</w:t>
      </w:r>
      <w:proofErr w:type="spellEnd"/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 (London, 1808), pp. 121-131. </w:t>
      </w:r>
      <w:r>
        <w:rPr>
          <w:rStyle w:val="Emphasis"/>
          <w:rFonts w:ascii="Helvetica" w:hAnsi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/>
          <w:color w:val="333333"/>
          <w:sz w:val="16"/>
          <w:szCs w:val="16"/>
          <w:shd w:val="clear" w:color="auto" w:fill="FFFFFF"/>
        </w:rPr>
        <w:t> http://www.british-history.ac.uk/topographical-hist-norfolk/vol9/pp121-131 [accessed 17 May 2019].</w:t>
      </w:r>
      <w:r>
        <w:rPr>
          <w:color w:val="333333"/>
          <w:shd w:val="clear" w:color="auto" w:fill="FFFFFF"/>
        </w:rPr>
        <w:t>)</w:t>
      </w:r>
    </w:p>
    <w:p w14:paraId="19435222" w14:textId="77777777" w:rsidR="00F236D8" w:rsidRDefault="00F236D8" w:rsidP="00F236D8">
      <w:pPr>
        <w:pStyle w:val="NoSpacing"/>
        <w:rPr>
          <w:color w:val="333333"/>
          <w:shd w:val="clear" w:color="auto" w:fill="FFFFFF"/>
        </w:rPr>
      </w:pPr>
    </w:p>
    <w:p w14:paraId="46B2A7E3" w14:textId="77777777" w:rsidR="00F236D8" w:rsidRDefault="00F236D8" w:rsidP="00F236D8">
      <w:pPr>
        <w:pStyle w:val="NoSpacing"/>
        <w:rPr>
          <w:color w:val="333333"/>
          <w:shd w:val="clear" w:color="auto" w:fill="FFFFFF"/>
        </w:rPr>
      </w:pPr>
    </w:p>
    <w:p w14:paraId="4EDF7885" w14:textId="77777777" w:rsidR="00F236D8" w:rsidRDefault="00F236D8" w:rsidP="00F236D8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17 May 2019</w:t>
      </w:r>
    </w:p>
    <w:p w14:paraId="3E610C8C" w14:textId="3EB0201C" w:rsidR="006B2F86" w:rsidRPr="00F236D8" w:rsidRDefault="00F236D8" w:rsidP="00E71FC3">
      <w:pPr>
        <w:pStyle w:val="NoSpacing"/>
      </w:pPr>
    </w:p>
    <w:sectPr w:rsidR="006B2F86" w:rsidRPr="00F236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0BC98" w14:textId="77777777" w:rsidR="00F236D8" w:rsidRDefault="00F236D8" w:rsidP="00E71FC3">
      <w:pPr>
        <w:spacing w:after="0" w:line="240" w:lineRule="auto"/>
      </w:pPr>
      <w:r>
        <w:separator/>
      </w:r>
    </w:p>
  </w:endnote>
  <w:endnote w:type="continuationSeparator" w:id="0">
    <w:p w14:paraId="3FDC1FC6" w14:textId="77777777" w:rsidR="00F236D8" w:rsidRDefault="00F236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6A5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B33B2" w14:textId="77777777" w:rsidR="00F236D8" w:rsidRDefault="00F236D8" w:rsidP="00E71FC3">
      <w:pPr>
        <w:spacing w:after="0" w:line="240" w:lineRule="auto"/>
      </w:pPr>
      <w:r>
        <w:separator/>
      </w:r>
    </w:p>
  </w:footnote>
  <w:footnote w:type="continuationSeparator" w:id="0">
    <w:p w14:paraId="763F7C0A" w14:textId="77777777" w:rsidR="00F236D8" w:rsidRDefault="00F236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20A3B"/>
  <w15:chartTrackingRefBased/>
  <w15:docId w15:val="{7961F617-4DC5-4307-B754-392D8EC5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23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2019-05-17T19:53:00Z</dcterms:created>
  <dcterms:modified xsi:type="dcterms:W3CDTF">2019-05-17T19:55:00Z</dcterms:modified>
</cp:coreProperties>
</file>